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1E96E" w14:textId="77777777" w:rsidR="00DE10DD" w:rsidRPr="00DE10DD" w:rsidRDefault="00DE10DD" w:rsidP="00DE10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E10DD">
        <w:rPr>
          <w:rFonts w:ascii="Times New Roman" w:hAnsi="Times New Roman" w:cs="Times New Roman"/>
          <w:sz w:val="24"/>
          <w:szCs w:val="24"/>
          <w:u w:val="single"/>
        </w:rPr>
        <w:t>John SCHYRWOD</w:t>
      </w:r>
      <w:r w:rsidRPr="00DE10D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DE10DD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E10DD">
        <w:rPr>
          <w:rFonts w:ascii="Times New Roman" w:hAnsi="Times New Roman" w:cs="Times New Roman"/>
          <w:sz w:val="24"/>
          <w:szCs w:val="24"/>
        </w:rPr>
        <w:t>fl.1416-7)</w:t>
      </w:r>
    </w:p>
    <w:p w14:paraId="3F751D31" w14:textId="77777777" w:rsidR="00DE10DD" w:rsidRPr="00DE10DD" w:rsidRDefault="00DE10DD" w:rsidP="00DE10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E10DD">
        <w:rPr>
          <w:rFonts w:ascii="Times New Roman" w:hAnsi="Times New Roman" w:cs="Times New Roman"/>
          <w:sz w:val="24"/>
          <w:szCs w:val="24"/>
        </w:rPr>
        <w:t>of York. Butcher.</w:t>
      </w:r>
    </w:p>
    <w:p w14:paraId="0AEDC0F0" w14:textId="77777777" w:rsidR="00DE10DD" w:rsidRPr="00DE10DD" w:rsidRDefault="00DE10DD" w:rsidP="00DE10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0F6C63" w14:textId="77777777" w:rsidR="00DE10DD" w:rsidRPr="00DE10DD" w:rsidRDefault="00DE10DD" w:rsidP="00DE10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BDEA75" w14:textId="77777777" w:rsidR="00DE10DD" w:rsidRPr="00DE10DD" w:rsidRDefault="00DE10DD" w:rsidP="00DE10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E10DD">
        <w:rPr>
          <w:rFonts w:ascii="Times New Roman" w:hAnsi="Times New Roman" w:cs="Times New Roman"/>
          <w:sz w:val="24"/>
          <w:szCs w:val="24"/>
        </w:rPr>
        <w:t xml:space="preserve">         1416-7</w:t>
      </w:r>
      <w:r w:rsidRPr="00DE10DD">
        <w:rPr>
          <w:rFonts w:ascii="Times New Roman" w:hAnsi="Times New Roman" w:cs="Times New Roman"/>
          <w:sz w:val="24"/>
          <w:szCs w:val="24"/>
        </w:rPr>
        <w:tab/>
        <w:t>He and his wife were admitted into the Guild of Corpus Christi.</w:t>
      </w:r>
    </w:p>
    <w:p w14:paraId="60D851D5" w14:textId="77777777" w:rsidR="00DE10DD" w:rsidRPr="00DE10DD" w:rsidRDefault="00DE10DD" w:rsidP="00DE10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E10DD">
        <w:rPr>
          <w:rFonts w:ascii="Times New Roman" w:hAnsi="Times New Roman" w:cs="Times New Roman"/>
          <w:sz w:val="24"/>
          <w:szCs w:val="24"/>
        </w:rPr>
        <w:tab/>
      </w:r>
      <w:r w:rsidRPr="00DE10DD">
        <w:rPr>
          <w:rFonts w:ascii="Times New Roman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65C85595" w14:textId="77777777" w:rsidR="00DE10DD" w:rsidRPr="00DE10DD" w:rsidRDefault="00DE10DD" w:rsidP="00DE10D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DE10DD">
        <w:rPr>
          <w:rFonts w:ascii="Times New Roman" w:hAnsi="Times New Roman" w:cs="Times New Roman"/>
          <w:sz w:val="24"/>
          <w:szCs w:val="24"/>
        </w:rPr>
        <w:t xml:space="preserve">or the Surtees Society by James Raine, </w:t>
      </w:r>
      <w:proofErr w:type="spellStart"/>
      <w:proofErr w:type="gramStart"/>
      <w:r w:rsidRPr="00DE10DD">
        <w:rPr>
          <w:rFonts w:ascii="Times New Roman" w:hAnsi="Times New Roman" w:cs="Times New Roman"/>
          <w:sz w:val="24"/>
          <w:szCs w:val="24"/>
        </w:rPr>
        <w:t>vol.LVII</w:t>
      </w:r>
      <w:proofErr w:type="spellEnd"/>
      <w:proofErr w:type="gramEnd"/>
      <w:r w:rsidRPr="00DE10DD">
        <w:rPr>
          <w:rFonts w:ascii="Times New Roman" w:hAnsi="Times New Roman" w:cs="Times New Roman"/>
          <w:sz w:val="24"/>
          <w:szCs w:val="24"/>
        </w:rPr>
        <w:t>, published 1872, p.19)</w:t>
      </w:r>
    </w:p>
    <w:p w14:paraId="518822F9" w14:textId="77777777" w:rsidR="00DE10DD" w:rsidRPr="00DE10DD" w:rsidRDefault="00DE10DD" w:rsidP="00DE10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B28F3C" w14:textId="77777777" w:rsidR="00DE10DD" w:rsidRPr="00DE10DD" w:rsidRDefault="00DE10DD" w:rsidP="00DE10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2DD666" w14:textId="77777777" w:rsidR="00DE10DD" w:rsidRPr="00DE10DD" w:rsidRDefault="00DE10DD" w:rsidP="00DE10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E10DD">
        <w:rPr>
          <w:rFonts w:ascii="Times New Roman" w:hAnsi="Times New Roman" w:cs="Times New Roman"/>
          <w:sz w:val="24"/>
          <w:szCs w:val="24"/>
        </w:rPr>
        <w:t>25 August 2020</w:t>
      </w:r>
    </w:p>
    <w:p w14:paraId="2DDBC804" w14:textId="77777777" w:rsidR="00BA00AB" w:rsidRPr="00DE10D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E10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25E4D" w14:textId="77777777" w:rsidR="00DE10DD" w:rsidRDefault="00DE10DD" w:rsidP="009139A6">
      <w:r>
        <w:separator/>
      </w:r>
    </w:p>
  </w:endnote>
  <w:endnote w:type="continuationSeparator" w:id="0">
    <w:p w14:paraId="7A7347FA" w14:textId="77777777" w:rsidR="00DE10DD" w:rsidRDefault="00DE10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FE5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CB0D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904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5191E" w14:textId="77777777" w:rsidR="00DE10DD" w:rsidRDefault="00DE10DD" w:rsidP="009139A6">
      <w:r>
        <w:separator/>
      </w:r>
    </w:p>
  </w:footnote>
  <w:footnote w:type="continuationSeparator" w:id="0">
    <w:p w14:paraId="71085AEE" w14:textId="77777777" w:rsidR="00DE10DD" w:rsidRDefault="00DE10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8E5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212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F1C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0D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E10D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78409"/>
  <w15:chartTrackingRefBased/>
  <w15:docId w15:val="{CD3F6EED-9DCF-413F-B791-217D3F32E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2021-11-16T19:43:00Z</dcterms:created>
  <dcterms:modified xsi:type="dcterms:W3CDTF">2021-11-16T19:44:00Z</dcterms:modified>
</cp:coreProperties>
</file>